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9133E" w14:textId="77777777" w:rsidR="005A1E5C" w:rsidRPr="00743F5F" w:rsidRDefault="005A1E5C" w:rsidP="005A1E5C">
      <w:pPr>
        <w:pStyle w:val="Unittitle"/>
      </w:pPr>
      <w:r>
        <w:t>6. Construction measurement principles</w:t>
      </w:r>
    </w:p>
    <w:p w14:paraId="51DC74FE" w14:textId="661E9D65" w:rsidR="005A1E5C" w:rsidRDefault="005A1E5C" w:rsidP="0066791F">
      <w:pPr>
        <w:pStyle w:val="Heading1"/>
        <w:spacing w:line="240" w:lineRule="auto"/>
      </w:pPr>
      <w:r>
        <w:t>Worksheet 6: Measurement tools (tutor)</w:t>
      </w:r>
    </w:p>
    <w:p w14:paraId="1181280A" w14:textId="5F7156F4" w:rsidR="005A1E5C" w:rsidRPr="0066791F" w:rsidRDefault="005A1E5C" w:rsidP="0066791F">
      <w:pPr>
        <w:spacing w:line="240" w:lineRule="auto"/>
        <w:rPr>
          <w:sz w:val="24"/>
        </w:rPr>
      </w:pPr>
      <w:r w:rsidRPr="0066791F">
        <w:rPr>
          <w:sz w:val="24"/>
        </w:rPr>
        <w:t>Indicate which tool you would/could use to take the measurements required</w:t>
      </w:r>
      <w:r w:rsidR="004558BA">
        <w:rPr>
          <w:sz w:val="24"/>
        </w:rPr>
        <w:t>.</w:t>
      </w:r>
    </w:p>
    <w:p w14:paraId="22E9D376" w14:textId="77777777" w:rsidR="005A1E5C" w:rsidRDefault="005A1E5C" w:rsidP="004215ED">
      <w:pPr>
        <w:rPr>
          <w:sz w:val="32"/>
          <w:szCs w:val="32"/>
        </w:rPr>
      </w:pPr>
    </w:p>
    <w:p w14:paraId="0EFB57E2" w14:textId="77777777" w:rsidR="005A1E5C" w:rsidRPr="004215ED" w:rsidRDefault="005A1E5C" w:rsidP="004215ED">
      <w:pPr>
        <w:rPr>
          <w:sz w:val="32"/>
          <w:szCs w:val="32"/>
        </w:rPr>
      </w:pPr>
    </w:p>
    <w:p w14:paraId="36B55928" w14:textId="77777777" w:rsidR="005A1E5C" w:rsidRPr="004215ED" w:rsidRDefault="005A1E5C" w:rsidP="004215ED">
      <w:pPr>
        <w:rPr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8"/>
        <w:gridCol w:w="1129"/>
        <w:gridCol w:w="1170"/>
        <w:gridCol w:w="1146"/>
        <w:gridCol w:w="1169"/>
        <w:gridCol w:w="1171"/>
        <w:gridCol w:w="1293"/>
        <w:gridCol w:w="1112"/>
      </w:tblGrid>
      <w:tr w:rsidR="007D46B0" w14:paraId="7F272CD4" w14:textId="77777777" w:rsidTr="004558BA">
        <w:tc>
          <w:tcPr>
            <w:tcW w:w="1188" w:type="dxa"/>
          </w:tcPr>
          <w:p w14:paraId="6EC5E75A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394957F0" w14:textId="37D5E43E" w:rsidR="004558BA" w:rsidRDefault="007D46B0" w:rsidP="00474F67">
            <w:pPr>
              <w:rPr>
                <w:szCs w:val="22"/>
              </w:rPr>
            </w:pPr>
            <w:r>
              <w:rPr>
                <w:szCs w:val="22"/>
              </w:rPr>
              <w:t xml:space="preserve">Site layout </w:t>
            </w:r>
          </w:p>
        </w:tc>
        <w:tc>
          <w:tcPr>
            <w:tcW w:w="1188" w:type="dxa"/>
          </w:tcPr>
          <w:p w14:paraId="4DBF6FEC" w14:textId="09DB1E42" w:rsidR="004558BA" w:rsidRDefault="007D46B0" w:rsidP="00474F67">
            <w:pPr>
              <w:rPr>
                <w:szCs w:val="22"/>
              </w:rPr>
            </w:pPr>
            <w:r>
              <w:rPr>
                <w:szCs w:val="22"/>
              </w:rPr>
              <w:t>Measure from a drawing</w:t>
            </w:r>
          </w:p>
        </w:tc>
        <w:tc>
          <w:tcPr>
            <w:tcW w:w="1188" w:type="dxa"/>
          </w:tcPr>
          <w:p w14:paraId="4435937D" w14:textId="746846E1" w:rsidR="004558BA" w:rsidRDefault="007D46B0" w:rsidP="00474F67">
            <w:pPr>
              <w:rPr>
                <w:szCs w:val="22"/>
              </w:rPr>
            </w:pPr>
            <w:r>
              <w:rPr>
                <w:szCs w:val="22"/>
              </w:rPr>
              <w:t>Fit kitchen units</w:t>
            </w:r>
          </w:p>
        </w:tc>
        <w:tc>
          <w:tcPr>
            <w:tcW w:w="1189" w:type="dxa"/>
          </w:tcPr>
          <w:p w14:paraId="56680BAF" w14:textId="7E1C1D7E" w:rsidR="004558BA" w:rsidRDefault="007D46B0" w:rsidP="00474F67">
            <w:pPr>
              <w:rPr>
                <w:szCs w:val="22"/>
              </w:rPr>
            </w:pPr>
            <w:r>
              <w:rPr>
                <w:szCs w:val="22"/>
              </w:rPr>
              <w:t>Position switches</w:t>
            </w:r>
          </w:p>
        </w:tc>
        <w:tc>
          <w:tcPr>
            <w:tcW w:w="1189" w:type="dxa"/>
          </w:tcPr>
          <w:p w14:paraId="70951A47" w14:textId="2C7FA47C" w:rsidR="004558BA" w:rsidRDefault="007D46B0" w:rsidP="00474F67">
            <w:pPr>
              <w:rPr>
                <w:szCs w:val="22"/>
              </w:rPr>
            </w:pPr>
            <w:r>
              <w:rPr>
                <w:szCs w:val="22"/>
              </w:rPr>
              <w:t>Check bolt diameter</w:t>
            </w:r>
          </w:p>
        </w:tc>
        <w:tc>
          <w:tcPr>
            <w:tcW w:w="1189" w:type="dxa"/>
          </w:tcPr>
          <w:p w14:paraId="231E109A" w14:textId="5CF80AC5" w:rsidR="004558BA" w:rsidRDefault="007D46B0" w:rsidP="00474F67">
            <w:pPr>
              <w:rPr>
                <w:szCs w:val="22"/>
              </w:rPr>
            </w:pPr>
            <w:r>
              <w:rPr>
                <w:szCs w:val="22"/>
              </w:rPr>
              <w:t>Large warehouse</w:t>
            </w:r>
          </w:p>
        </w:tc>
        <w:tc>
          <w:tcPr>
            <w:tcW w:w="1189" w:type="dxa"/>
          </w:tcPr>
          <w:p w14:paraId="536FB2B2" w14:textId="1BBF43B0" w:rsidR="004558BA" w:rsidRDefault="007D46B0" w:rsidP="00474F67">
            <w:pPr>
              <w:rPr>
                <w:szCs w:val="22"/>
              </w:rPr>
            </w:pPr>
            <w:r>
              <w:rPr>
                <w:szCs w:val="22"/>
              </w:rPr>
              <w:t>Bore of a hole</w:t>
            </w:r>
          </w:p>
        </w:tc>
      </w:tr>
      <w:tr w:rsidR="007D46B0" w14:paraId="2656254B" w14:textId="77777777" w:rsidTr="004558BA">
        <w:tc>
          <w:tcPr>
            <w:tcW w:w="1188" w:type="dxa"/>
          </w:tcPr>
          <w:p w14:paraId="1CEFBCE0" w14:textId="055CB36F" w:rsidR="004558BA" w:rsidRDefault="007D46B0" w:rsidP="00474F67">
            <w:pPr>
              <w:rPr>
                <w:szCs w:val="22"/>
              </w:rPr>
            </w:pPr>
            <w:r>
              <w:rPr>
                <w:szCs w:val="22"/>
              </w:rPr>
              <w:t>Laser distance measure</w:t>
            </w:r>
          </w:p>
        </w:tc>
        <w:tc>
          <w:tcPr>
            <w:tcW w:w="1188" w:type="dxa"/>
          </w:tcPr>
          <w:p w14:paraId="342D9A98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54907C0E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45F3FFD3" w14:textId="076FF06F" w:rsidR="004558BA" w:rsidRDefault="007D46B0" w:rsidP="00474F67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9" w:type="dxa"/>
          </w:tcPr>
          <w:p w14:paraId="3CAA1A38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64BCA4A4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340520AA" w14:textId="4874A914" w:rsidR="004558BA" w:rsidRDefault="007D46B0" w:rsidP="00474F67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9" w:type="dxa"/>
          </w:tcPr>
          <w:p w14:paraId="43C2E19D" w14:textId="77777777" w:rsidR="004558BA" w:rsidRDefault="004558BA" w:rsidP="00474F67">
            <w:pPr>
              <w:rPr>
                <w:szCs w:val="22"/>
              </w:rPr>
            </w:pPr>
          </w:p>
        </w:tc>
      </w:tr>
      <w:tr w:rsidR="007D46B0" w14:paraId="76880994" w14:textId="77777777" w:rsidTr="004558BA">
        <w:tc>
          <w:tcPr>
            <w:tcW w:w="1188" w:type="dxa"/>
          </w:tcPr>
          <w:p w14:paraId="51E17F3E" w14:textId="02E4D9A2" w:rsidR="004558BA" w:rsidRDefault="007D46B0" w:rsidP="00474F67">
            <w:pPr>
              <w:rPr>
                <w:szCs w:val="22"/>
              </w:rPr>
            </w:pPr>
            <w:r>
              <w:rPr>
                <w:szCs w:val="22"/>
              </w:rPr>
              <w:t>Theodolite</w:t>
            </w:r>
          </w:p>
        </w:tc>
        <w:tc>
          <w:tcPr>
            <w:tcW w:w="1188" w:type="dxa"/>
          </w:tcPr>
          <w:p w14:paraId="52DB54EC" w14:textId="79E2FEFC" w:rsidR="004558BA" w:rsidRDefault="007D46B0" w:rsidP="00474F67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8" w:type="dxa"/>
          </w:tcPr>
          <w:p w14:paraId="4355D50D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4EDB1C1A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6D1FD1E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00E8426A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6948A02A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22356C4A" w14:textId="77777777" w:rsidR="004558BA" w:rsidRDefault="004558BA" w:rsidP="00474F67">
            <w:pPr>
              <w:rPr>
                <w:szCs w:val="22"/>
              </w:rPr>
            </w:pPr>
          </w:p>
        </w:tc>
      </w:tr>
      <w:tr w:rsidR="007D46B0" w14:paraId="2A3F14F7" w14:textId="77777777" w:rsidTr="004558BA">
        <w:tc>
          <w:tcPr>
            <w:tcW w:w="1188" w:type="dxa"/>
          </w:tcPr>
          <w:p w14:paraId="5BE46388" w14:textId="3AFDEA23" w:rsidR="004558BA" w:rsidRDefault="007D46B0" w:rsidP="00474F67">
            <w:pPr>
              <w:rPr>
                <w:szCs w:val="22"/>
              </w:rPr>
            </w:pPr>
            <w:r>
              <w:rPr>
                <w:szCs w:val="22"/>
              </w:rPr>
              <w:t>Measuring wheel</w:t>
            </w:r>
          </w:p>
        </w:tc>
        <w:tc>
          <w:tcPr>
            <w:tcW w:w="1188" w:type="dxa"/>
          </w:tcPr>
          <w:p w14:paraId="63CB407B" w14:textId="145D070E" w:rsidR="004558BA" w:rsidRDefault="007D46B0" w:rsidP="00474F67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8" w:type="dxa"/>
          </w:tcPr>
          <w:p w14:paraId="077593FE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44BB1A91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58F6F55B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152F853E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5B17658D" w14:textId="3E874260" w:rsidR="004558BA" w:rsidRDefault="007D46B0" w:rsidP="00474F67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9" w:type="dxa"/>
          </w:tcPr>
          <w:p w14:paraId="2B9FBDBF" w14:textId="77777777" w:rsidR="004558BA" w:rsidRDefault="004558BA" w:rsidP="00474F67">
            <w:pPr>
              <w:rPr>
                <w:szCs w:val="22"/>
              </w:rPr>
            </w:pPr>
          </w:p>
        </w:tc>
      </w:tr>
      <w:tr w:rsidR="007D46B0" w14:paraId="0E4CFAB9" w14:textId="77777777" w:rsidTr="004558BA">
        <w:tc>
          <w:tcPr>
            <w:tcW w:w="1188" w:type="dxa"/>
          </w:tcPr>
          <w:p w14:paraId="511413A2" w14:textId="65EE3A5E" w:rsidR="004558BA" w:rsidRDefault="007D46B0" w:rsidP="00474F67">
            <w:pPr>
              <w:rPr>
                <w:szCs w:val="22"/>
              </w:rPr>
            </w:pPr>
            <w:r w:rsidRPr="007D46B0">
              <w:rPr>
                <w:szCs w:val="22"/>
              </w:rPr>
              <w:t>Micrometer</w:t>
            </w:r>
          </w:p>
        </w:tc>
        <w:tc>
          <w:tcPr>
            <w:tcW w:w="1188" w:type="dxa"/>
          </w:tcPr>
          <w:p w14:paraId="0A4207C5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2230C2D8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43AFADBD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5A8FA43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7E95A491" w14:textId="43666A7E" w:rsidR="004558BA" w:rsidRDefault="007D46B0" w:rsidP="00474F67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9" w:type="dxa"/>
          </w:tcPr>
          <w:p w14:paraId="4DD752C6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588F58C2" w14:textId="77777777" w:rsidR="004558BA" w:rsidRDefault="004558BA" w:rsidP="00474F67">
            <w:pPr>
              <w:rPr>
                <w:szCs w:val="22"/>
              </w:rPr>
            </w:pPr>
          </w:p>
        </w:tc>
      </w:tr>
      <w:tr w:rsidR="007D46B0" w14:paraId="482F9A3F" w14:textId="77777777" w:rsidTr="004558BA">
        <w:tc>
          <w:tcPr>
            <w:tcW w:w="1188" w:type="dxa"/>
          </w:tcPr>
          <w:p w14:paraId="3A3B426E" w14:textId="46BC2621" w:rsidR="004558BA" w:rsidRDefault="007D46B0" w:rsidP="00474F67">
            <w:pPr>
              <w:rPr>
                <w:szCs w:val="22"/>
              </w:rPr>
            </w:pPr>
            <w:r>
              <w:rPr>
                <w:szCs w:val="22"/>
              </w:rPr>
              <w:t>Caliper</w:t>
            </w:r>
          </w:p>
        </w:tc>
        <w:tc>
          <w:tcPr>
            <w:tcW w:w="1188" w:type="dxa"/>
          </w:tcPr>
          <w:p w14:paraId="0E704AC8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04F1A5D0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4572D728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61B4F504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76289256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0D82DF10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70B418FD" w14:textId="31B0D2D8" w:rsidR="004558BA" w:rsidRDefault="007D46B0" w:rsidP="00474F67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</w:tr>
      <w:tr w:rsidR="007D46B0" w14:paraId="023ABCCB" w14:textId="77777777" w:rsidTr="004558BA">
        <w:tc>
          <w:tcPr>
            <w:tcW w:w="1188" w:type="dxa"/>
          </w:tcPr>
          <w:p w14:paraId="653D31EF" w14:textId="1AF0B045" w:rsidR="004558BA" w:rsidRDefault="007D46B0" w:rsidP="00474F67">
            <w:pPr>
              <w:rPr>
                <w:szCs w:val="22"/>
              </w:rPr>
            </w:pPr>
            <w:r>
              <w:rPr>
                <w:szCs w:val="22"/>
              </w:rPr>
              <w:t>Tape measure</w:t>
            </w:r>
          </w:p>
        </w:tc>
        <w:tc>
          <w:tcPr>
            <w:tcW w:w="1188" w:type="dxa"/>
          </w:tcPr>
          <w:p w14:paraId="77B18FDD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71E8FCA8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12319E1D" w14:textId="6C678EF0" w:rsidR="004558BA" w:rsidRDefault="007D46B0" w:rsidP="00474F67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9" w:type="dxa"/>
          </w:tcPr>
          <w:p w14:paraId="148B735D" w14:textId="5BE38B5E" w:rsidR="004558BA" w:rsidRDefault="007D46B0" w:rsidP="00474F67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9" w:type="dxa"/>
          </w:tcPr>
          <w:p w14:paraId="44D56C6F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AADBA43" w14:textId="660A3C1B" w:rsidR="004558BA" w:rsidRDefault="007D46B0" w:rsidP="00474F67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9" w:type="dxa"/>
          </w:tcPr>
          <w:p w14:paraId="05CF7150" w14:textId="77777777" w:rsidR="004558BA" w:rsidRDefault="004558BA" w:rsidP="00474F67">
            <w:pPr>
              <w:rPr>
                <w:szCs w:val="22"/>
              </w:rPr>
            </w:pPr>
          </w:p>
        </w:tc>
      </w:tr>
      <w:tr w:rsidR="007D46B0" w14:paraId="5F1143B9" w14:textId="77777777" w:rsidTr="004558BA">
        <w:tc>
          <w:tcPr>
            <w:tcW w:w="1188" w:type="dxa"/>
          </w:tcPr>
          <w:p w14:paraId="22696A1A" w14:textId="08F68CE6" w:rsidR="004558BA" w:rsidRDefault="007D46B0" w:rsidP="00474F67">
            <w:pPr>
              <w:rPr>
                <w:szCs w:val="22"/>
              </w:rPr>
            </w:pPr>
            <w:r>
              <w:rPr>
                <w:szCs w:val="22"/>
              </w:rPr>
              <w:t>Rule</w:t>
            </w:r>
          </w:p>
        </w:tc>
        <w:tc>
          <w:tcPr>
            <w:tcW w:w="1188" w:type="dxa"/>
          </w:tcPr>
          <w:p w14:paraId="41181D52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5529B445" w14:textId="4FE46127" w:rsidR="004558BA" w:rsidRDefault="007D46B0" w:rsidP="00474F67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8" w:type="dxa"/>
          </w:tcPr>
          <w:p w14:paraId="3BF5A0F8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592D2521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33F6576E" w14:textId="4B103957" w:rsidR="004558BA" w:rsidRDefault="007D46B0" w:rsidP="00474F67">
            <w:pPr>
              <w:rPr>
                <w:szCs w:val="22"/>
              </w:rPr>
            </w:pPr>
            <w:r w:rsidRPr="0066791F">
              <w:rPr>
                <w:color w:val="FF0000"/>
                <w:sz w:val="24"/>
              </w:rPr>
              <w:t>X</w:t>
            </w:r>
          </w:p>
        </w:tc>
        <w:tc>
          <w:tcPr>
            <w:tcW w:w="1189" w:type="dxa"/>
          </w:tcPr>
          <w:p w14:paraId="0C84D4C8" w14:textId="77777777" w:rsidR="004558BA" w:rsidRDefault="004558BA" w:rsidP="00474F67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5EE3AA83" w14:textId="77777777" w:rsidR="004558BA" w:rsidRDefault="004558BA" w:rsidP="00474F67">
            <w:pPr>
              <w:rPr>
                <w:szCs w:val="22"/>
              </w:rPr>
            </w:pPr>
          </w:p>
        </w:tc>
      </w:tr>
    </w:tbl>
    <w:p w14:paraId="413D8A8E" w14:textId="77777777" w:rsidR="00474F67" w:rsidRDefault="00474F67" w:rsidP="00474F67">
      <w:pPr>
        <w:rPr>
          <w:rFonts w:cs="Arial"/>
          <w:szCs w:val="22"/>
        </w:rPr>
      </w:pPr>
    </w:p>
    <w:p w14:paraId="70F92F91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93271" w14:textId="77777777" w:rsidR="00414D7D" w:rsidRDefault="00414D7D">
      <w:pPr>
        <w:spacing w:before="0" w:after="0"/>
      </w:pPr>
      <w:r>
        <w:separator/>
      </w:r>
    </w:p>
  </w:endnote>
  <w:endnote w:type="continuationSeparator" w:id="0">
    <w:p w14:paraId="56F297B7" w14:textId="77777777" w:rsidR="00414D7D" w:rsidRDefault="00414D7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28667" w14:textId="598A4578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3A1C8AB" wp14:editId="2D3D8F09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4F4804">
      <w:t xml:space="preserve">          </w:t>
    </w:r>
    <w:r w:rsidR="00D138AC" w:rsidRPr="00D138AC">
      <w:rPr>
        <w:szCs w:val="18"/>
      </w:rPr>
      <w:t>© City &amp; Guilds Limited</w:t>
    </w:r>
    <w:r w:rsidR="004F4804" w:rsidRPr="006953AB">
      <w:rPr>
        <w:szCs w:val="18"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216D7" w14:textId="77777777" w:rsidR="00414D7D" w:rsidRDefault="00414D7D">
      <w:pPr>
        <w:spacing w:before="0" w:after="0"/>
      </w:pPr>
      <w:r>
        <w:separator/>
      </w:r>
    </w:p>
  </w:footnote>
  <w:footnote w:type="continuationSeparator" w:id="0">
    <w:p w14:paraId="5044F395" w14:textId="77777777" w:rsidR="00414D7D" w:rsidRDefault="00414D7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4FBD7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FA13C4E" wp14:editId="5793562D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45CE2CB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A5DCE05" wp14:editId="0BB56F3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0AD385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2326051">
    <w:abstractNumId w:val="4"/>
  </w:num>
  <w:num w:numId="2" w16cid:durableId="1641760745">
    <w:abstractNumId w:val="14"/>
  </w:num>
  <w:num w:numId="3" w16cid:durableId="2051370577">
    <w:abstractNumId w:val="21"/>
  </w:num>
  <w:num w:numId="4" w16cid:durableId="101801249">
    <w:abstractNumId w:val="16"/>
  </w:num>
  <w:num w:numId="5" w16cid:durableId="1641957023">
    <w:abstractNumId w:val="7"/>
  </w:num>
  <w:num w:numId="6" w16cid:durableId="197398936">
    <w:abstractNumId w:val="15"/>
  </w:num>
  <w:num w:numId="7" w16cid:durableId="1054935630">
    <w:abstractNumId w:val="7"/>
  </w:num>
  <w:num w:numId="8" w16cid:durableId="1302031970">
    <w:abstractNumId w:val="1"/>
  </w:num>
  <w:num w:numId="9" w16cid:durableId="166554469">
    <w:abstractNumId w:val="7"/>
    <w:lvlOverride w:ilvl="0">
      <w:startOverride w:val="1"/>
    </w:lvlOverride>
  </w:num>
  <w:num w:numId="10" w16cid:durableId="52850923">
    <w:abstractNumId w:val="17"/>
  </w:num>
  <w:num w:numId="11" w16cid:durableId="816141232">
    <w:abstractNumId w:val="13"/>
  </w:num>
  <w:num w:numId="12" w16cid:durableId="1074013143">
    <w:abstractNumId w:val="5"/>
  </w:num>
  <w:num w:numId="13" w16cid:durableId="632978202">
    <w:abstractNumId w:val="12"/>
  </w:num>
  <w:num w:numId="14" w16cid:durableId="1706518007">
    <w:abstractNumId w:val="18"/>
  </w:num>
  <w:num w:numId="15" w16cid:durableId="1943761463">
    <w:abstractNumId w:val="10"/>
  </w:num>
  <w:num w:numId="16" w16cid:durableId="1192182122">
    <w:abstractNumId w:val="6"/>
  </w:num>
  <w:num w:numId="17" w16cid:durableId="1362515495">
    <w:abstractNumId w:val="23"/>
  </w:num>
  <w:num w:numId="18" w16cid:durableId="125003804">
    <w:abstractNumId w:val="24"/>
  </w:num>
  <w:num w:numId="19" w16cid:durableId="97413539">
    <w:abstractNumId w:val="3"/>
  </w:num>
  <w:num w:numId="20" w16cid:durableId="488062151">
    <w:abstractNumId w:val="2"/>
  </w:num>
  <w:num w:numId="21" w16cid:durableId="1343699564">
    <w:abstractNumId w:val="8"/>
  </w:num>
  <w:num w:numId="22" w16cid:durableId="1926379534">
    <w:abstractNumId w:val="8"/>
    <w:lvlOverride w:ilvl="0">
      <w:startOverride w:val="1"/>
    </w:lvlOverride>
  </w:num>
  <w:num w:numId="23" w16cid:durableId="705179740">
    <w:abstractNumId w:val="22"/>
  </w:num>
  <w:num w:numId="24" w16cid:durableId="1359700530">
    <w:abstractNumId w:val="8"/>
    <w:lvlOverride w:ilvl="0">
      <w:startOverride w:val="1"/>
    </w:lvlOverride>
  </w:num>
  <w:num w:numId="25" w16cid:durableId="1993752023">
    <w:abstractNumId w:val="8"/>
    <w:lvlOverride w:ilvl="0">
      <w:startOverride w:val="1"/>
    </w:lvlOverride>
  </w:num>
  <w:num w:numId="26" w16cid:durableId="944116164">
    <w:abstractNumId w:val="9"/>
  </w:num>
  <w:num w:numId="27" w16cid:durableId="2037004922">
    <w:abstractNumId w:val="19"/>
  </w:num>
  <w:num w:numId="28" w16cid:durableId="1058161572">
    <w:abstractNumId w:val="8"/>
    <w:lvlOverride w:ilvl="0">
      <w:startOverride w:val="1"/>
    </w:lvlOverride>
  </w:num>
  <w:num w:numId="29" w16cid:durableId="1622490980">
    <w:abstractNumId w:val="20"/>
  </w:num>
  <w:num w:numId="30" w16cid:durableId="153572860">
    <w:abstractNumId w:val="8"/>
  </w:num>
  <w:num w:numId="31" w16cid:durableId="1927685604">
    <w:abstractNumId w:val="8"/>
    <w:lvlOverride w:ilvl="0">
      <w:startOverride w:val="1"/>
    </w:lvlOverride>
  </w:num>
  <w:num w:numId="32" w16cid:durableId="1657612797">
    <w:abstractNumId w:val="8"/>
    <w:lvlOverride w:ilvl="0">
      <w:startOverride w:val="1"/>
    </w:lvlOverride>
  </w:num>
  <w:num w:numId="33" w16cid:durableId="1630549067">
    <w:abstractNumId w:val="0"/>
  </w:num>
  <w:num w:numId="34" w16cid:durableId="132936469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E5C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B1E21"/>
    <w:rsid w:val="00404B31"/>
    <w:rsid w:val="00414D7D"/>
    <w:rsid w:val="00443B2E"/>
    <w:rsid w:val="00446200"/>
    <w:rsid w:val="004558BA"/>
    <w:rsid w:val="00464F8E"/>
    <w:rsid w:val="00474F67"/>
    <w:rsid w:val="0048500D"/>
    <w:rsid w:val="004F4804"/>
    <w:rsid w:val="00524E1B"/>
    <w:rsid w:val="00592613"/>
    <w:rsid w:val="005A1E5C"/>
    <w:rsid w:val="006135C0"/>
    <w:rsid w:val="006642FD"/>
    <w:rsid w:val="00667998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D46B0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138A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BFF904"/>
  <w15:docId w15:val="{897DF3F6-B9E9-4CC4-93AB-0644EAE7E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A1E5C"/>
    <w:rPr>
      <w:rFonts w:ascii="Arial" w:eastAsia="Arial" w:hAnsi="Arial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4558B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semiHidden/>
    <w:rsid w:val="00D138A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129A64-B739-4498-9B01-114E0A808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A42DFF-5A59-4D22-B3DC-A2A1CCF854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6374CC-0A1F-4535-9F4A-ED446FD1B4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Levels\Material ready for edit\Unit 6_artwork_placed\Changes and additions following feedback\Worksheets_BSE\ST BLANK WS Tutor BSE.dotx</Template>
  <TotalTime>0</TotalTime>
  <Pages>1</Pages>
  <Words>21</Words>
  <Characters>417</Characters>
  <Application>Microsoft Office Word</Application>
  <DocSecurity>0</DocSecurity>
  <Lines>7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2025-11-18T19:12:00Z</dcterms:created>
  <dcterms:modified xsi:type="dcterms:W3CDTF">2025-11-20T14:29:00Z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